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906A2" w14:textId="77777777" w:rsidR="0019105D" w:rsidRPr="008642EC" w:rsidRDefault="0019105D" w:rsidP="0019105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19073DC" w14:textId="77777777" w:rsidR="0019105D" w:rsidRDefault="0019105D" w:rsidP="0019105D">
      <w:pPr>
        <w:pStyle w:val="BasicParagraph"/>
        <w:suppressAutoHyphens/>
        <w:spacing w:line="240" w:lineRule="auto"/>
        <w:rPr>
          <w:rFonts w:ascii="Times New Roman" w:hAnsi="Times New Roman" w:cs="Times New Roman"/>
          <w:b/>
          <w:bCs/>
          <w:color w:val="000000" w:themeColor="text1"/>
          <w:sz w:val="21"/>
          <w:szCs w:val="21"/>
        </w:rPr>
      </w:pPr>
    </w:p>
    <w:p w14:paraId="1DB96DE8" w14:textId="77777777" w:rsidR="0019105D" w:rsidRPr="00582653" w:rsidRDefault="0019105D" w:rsidP="0019105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DBA0C7C" w14:textId="77777777" w:rsidR="0019105D" w:rsidRDefault="0019105D" w:rsidP="0019105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57DE706" w14:textId="77777777" w:rsidR="0019105D" w:rsidRDefault="0019105D" w:rsidP="0019105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A1497B1" w14:textId="77777777" w:rsidR="0019105D" w:rsidRPr="00582653" w:rsidRDefault="0019105D" w:rsidP="0019105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CD19AE7" wp14:editId="30305B4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0C11DB" w14:textId="58ABB5C6" w:rsidR="0019105D" w:rsidRDefault="0019105D" w:rsidP="0019105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Email template i</w:t>
      </w:r>
      <w:r w:rsidRPr="00582653">
        <w:rPr>
          <w:rFonts w:ascii="Times New Roman" w:eastAsiaTheme="minorEastAsia" w:hAnsi="Times New Roman" w:cs="Times New Roman"/>
          <w:color w:val="000000" w:themeColor="text1"/>
          <w:sz w:val="21"/>
          <w:szCs w:val="21"/>
          <w:lang w:val="en-US" w:eastAsia="zh-CN"/>
        </w:rPr>
        <w:t>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115CD03" w14:textId="77777777" w:rsidR="0019105D" w:rsidRDefault="0019105D" w:rsidP="0019105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C66A662" w14:textId="77777777" w:rsidR="0019105D" w:rsidRPr="00582653" w:rsidRDefault="0019105D" w:rsidP="0019105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909E394" w14:textId="77777777" w:rsidR="0019105D" w:rsidRPr="00582653" w:rsidRDefault="0019105D" w:rsidP="0019105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6C86C6" w14:textId="77777777" w:rsidR="0019105D" w:rsidRPr="008642EC" w:rsidRDefault="0019105D" w:rsidP="0019105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D7B23E2" w14:textId="77777777" w:rsidR="0019105D" w:rsidRPr="008642EC" w:rsidRDefault="0019105D" w:rsidP="0019105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81C79A9" w14:textId="77777777" w:rsidR="0019105D" w:rsidRPr="00582653" w:rsidRDefault="0019105D" w:rsidP="0019105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773F2BB" w14:textId="77777777" w:rsidR="0019105D" w:rsidRPr="008642EC" w:rsidRDefault="0019105D" w:rsidP="0019105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633BB76" w14:textId="77777777" w:rsidR="0019105D" w:rsidRPr="008642EC" w:rsidRDefault="0019105D" w:rsidP="0019105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9AB7B4D" w14:textId="77777777" w:rsidR="0019105D" w:rsidRPr="00582653" w:rsidRDefault="0019105D" w:rsidP="0019105D">
      <w:pPr>
        <w:pStyle w:val="BasicParagraph"/>
        <w:suppressAutoHyphens/>
        <w:spacing w:line="240" w:lineRule="auto"/>
        <w:rPr>
          <w:rFonts w:ascii="Times New Roman" w:hAnsi="Times New Roman" w:cs="Times New Roman"/>
          <w:color w:val="000000" w:themeColor="text1"/>
          <w:sz w:val="21"/>
          <w:szCs w:val="21"/>
        </w:rPr>
      </w:pPr>
    </w:p>
    <w:p w14:paraId="52A62638" w14:textId="77777777" w:rsidR="0019105D" w:rsidRPr="00582653" w:rsidRDefault="0019105D" w:rsidP="0019105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B1505BD" w14:textId="77777777" w:rsidR="0019105D" w:rsidRDefault="0019105D" w:rsidP="0019105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08A03DF" w14:textId="77777777" w:rsidR="0019105D" w:rsidRDefault="0019105D" w:rsidP="0019105D">
      <w:pPr>
        <w:pStyle w:val="BasicParagraph"/>
        <w:suppressAutoHyphens/>
        <w:spacing w:line="240" w:lineRule="auto"/>
        <w:ind w:left="720"/>
        <w:rPr>
          <w:rFonts w:ascii="Times New Roman" w:hAnsi="Times New Roman" w:cs="Times New Roman"/>
          <w:color w:val="000000" w:themeColor="text1"/>
          <w:sz w:val="21"/>
          <w:szCs w:val="21"/>
        </w:rPr>
      </w:pPr>
    </w:p>
    <w:p w14:paraId="49C33E2E" w14:textId="77777777" w:rsidR="0019105D" w:rsidRDefault="0019105D" w:rsidP="0019105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2353F14" w14:textId="77777777" w:rsidR="0019105D" w:rsidRDefault="0019105D" w:rsidP="0019105D">
      <w:pPr>
        <w:pStyle w:val="BasicParagraph"/>
        <w:suppressAutoHyphens/>
        <w:spacing w:line="240" w:lineRule="auto"/>
        <w:ind w:left="1440"/>
        <w:rPr>
          <w:rFonts w:ascii="Times New Roman" w:hAnsi="Times New Roman" w:cs="Times New Roman"/>
          <w:color w:val="000000" w:themeColor="text1"/>
          <w:sz w:val="21"/>
          <w:szCs w:val="21"/>
        </w:rPr>
      </w:pPr>
    </w:p>
    <w:p w14:paraId="2FC1DBCD" w14:textId="77777777" w:rsidR="0019105D" w:rsidRDefault="0019105D" w:rsidP="0019105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B1A12C7" w14:textId="77777777" w:rsidR="0019105D" w:rsidRDefault="0019105D" w:rsidP="0019105D">
      <w:pPr>
        <w:pStyle w:val="BasicParagraph"/>
        <w:suppressAutoHyphens/>
        <w:spacing w:line="240" w:lineRule="auto"/>
        <w:ind w:left="1440"/>
        <w:rPr>
          <w:rFonts w:ascii="Times New Roman" w:hAnsi="Times New Roman" w:cs="Times New Roman"/>
          <w:color w:val="000000" w:themeColor="text1"/>
          <w:sz w:val="21"/>
          <w:szCs w:val="21"/>
        </w:rPr>
      </w:pPr>
    </w:p>
    <w:p w14:paraId="724F24D2" w14:textId="77777777" w:rsidR="0019105D" w:rsidRDefault="0019105D" w:rsidP="0019105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8E8F63B" w14:textId="5329205D" w:rsidR="0019105D" w:rsidRDefault="0019105D">
      <w:bookmarkStart w:id="0" w:name="_GoBack"/>
      <w:bookmarkEnd w:id="0"/>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360F02BE"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19105D">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105D"/>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9105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9105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FFD3E-7206-4242-A297-EFE9AB7FE75F}">
  <ds:schemaRefs>
    <ds:schemaRef ds:uri="http://schemas.openxmlformats.org/officeDocument/2006/bibliography"/>
  </ds:schemaRefs>
</ds:datastoreItem>
</file>

<file path=customXml/itemProps2.xml><?xml version="1.0" encoding="utf-8"?>
<ds:datastoreItem xmlns:ds="http://schemas.openxmlformats.org/officeDocument/2006/customXml" ds:itemID="{A6D9F695-D425-4AD3-BE24-AC461BED2C20}"/>
</file>

<file path=customXml/itemProps3.xml><?xml version="1.0" encoding="utf-8"?>
<ds:datastoreItem xmlns:ds="http://schemas.openxmlformats.org/officeDocument/2006/customXml" ds:itemID="{4A9B6658-6051-4B6F-9977-A03972E70095}"/>
</file>

<file path=customXml/itemProps4.xml><?xml version="1.0" encoding="utf-8"?>
<ds:datastoreItem xmlns:ds="http://schemas.openxmlformats.org/officeDocument/2006/customXml" ds:itemID="{589E6989-69A5-4578-AF5C-30F8160FBDBA}"/>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2023-07-07T04:38:00Z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